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132060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5EFBC972" w:rsidR="00D64498" w:rsidRPr="00A948FE" w:rsidRDefault="00AC4F94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D05656">
              <w:rPr>
                <w:b/>
                <w:bCs/>
                <w:sz w:val="24"/>
                <w:szCs w:val="24"/>
                <w:lang w:val="pt-PT"/>
              </w:rPr>
              <w:t xml:space="preserve">DĖL KALVARIJOS SAVIVALDYBĖS TARYBOS 2026 M. KOVO 27 D. SPRENDIMO NR. </w:t>
            </w:r>
            <w:r w:rsidRPr="00AC4F94">
              <w:rPr>
                <w:b/>
                <w:bCs/>
                <w:sz w:val="24"/>
                <w:szCs w:val="24"/>
              </w:rPr>
              <w:t>T-40 „DĖL SUTIKIMO PERIMTI VALSTYBĖS TURTĄ</w:t>
            </w:r>
            <w:r w:rsidR="00416A47">
              <w:rPr>
                <w:b/>
                <w:bCs/>
                <w:sz w:val="24"/>
                <w:szCs w:val="24"/>
              </w:rPr>
              <w:t xml:space="preserve">” </w:t>
            </w:r>
            <w:r w:rsidRPr="00AC4F94">
              <w:rPr>
                <w:b/>
                <w:bCs/>
                <w:sz w:val="24"/>
                <w:szCs w:val="24"/>
              </w:rPr>
              <w:t>PAKEITIMO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132060" w14:paraId="4C0F81D0" w14:textId="77777777" w:rsidTr="0000159D">
        <w:trPr>
          <w:trHeight w:val="358"/>
        </w:trPr>
        <w:tc>
          <w:tcPr>
            <w:tcW w:w="4814" w:type="dxa"/>
          </w:tcPr>
          <w:p w14:paraId="16D0F343" w14:textId="406903EF" w:rsidR="002B4413" w:rsidRPr="00C449AE" w:rsidRDefault="002B4413" w:rsidP="0000159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AC4F94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7203C8BE" w:rsidR="00D64498" w:rsidRPr="00AC4F94" w:rsidRDefault="00AC4F94" w:rsidP="00612B31">
                  <w:pPr>
                    <w:suppressAutoHyphens/>
                    <w:ind w:left="-63"/>
                    <w:rPr>
                      <w:sz w:val="24"/>
                      <w:szCs w:val="24"/>
                      <w:lang w:val="lt-LT"/>
                    </w:rPr>
                  </w:pPr>
                  <w:r w:rsidRPr="00AC4F94">
                    <w:rPr>
                      <w:sz w:val="24"/>
                      <w:szCs w:val="24"/>
                      <w:lang w:val="lt-LT"/>
                    </w:rPr>
                    <w:t>Dėl Kalvarijos savivaldybės tarybos 2026 m. kovo 27 d. sprendimo Nr. T-40 „Dėl sutikimo perimti valstybės turtą“ pakeitimo</w:t>
                  </w:r>
                </w:p>
              </w:tc>
            </w:tr>
          </w:tbl>
          <w:p w14:paraId="6910FEE5" w14:textId="77777777" w:rsidR="002B4413" w:rsidRPr="00AC4F94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132060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2946AE0C" w:rsidR="00AC4F94" w:rsidRPr="00AC4F94" w:rsidRDefault="00AC4F94" w:rsidP="00AC4F9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AC4F94">
              <w:rPr>
                <w:lang w:val="lt-LT"/>
              </w:rPr>
              <w:t>Pakeisti Kalvarijos savivaldybės tarybos 2026 m. kovo 27 d. sprendimą Nr. T-40 „Dėl sutikimo perimti valstybės turtą</w:t>
            </w:r>
            <w:r>
              <w:rPr>
                <w:lang w:val="lt-LT"/>
              </w:rPr>
              <w:t>“.</w:t>
            </w:r>
          </w:p>
        </w:tc>
      </w:tr>
      <w:tr w:rsidR="00E95DDE" w:rsidRPr="00132060" w14:paraId="707BB49F" w14:textId="77777777" w:rsidTr="00A948FE">
        <w:trPr>
          <w:trHeight w:val="631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65BFE753" w:rsidR="002B4413" w:rsidRPr="00AC4F94" w:rsidRDefault="00AC4F94" w:rsidP="00612B31">
            <w:pPr>
              <w:jc w:val="both"/>
              <w:rPr>
                <w:sz w:val="24"/>
                <w:szCs w:val="24"/>
                <w:lang w:val="lt-LT"/>
              </w:rPr>
            </w:pPr>
            <w:r w:rsidRPr="00AC4F94">
              <w:rPr>
                <w:sz w:val="24"/>
                <w:szCs w:val="24"/>
                <w:lang w:val="lt-LT"/>
              </w:rPr>
              <w:t>Keitimo priežastis – pareikštos</w:t>
            </w:r>
            <w:r w:rsidRPr="00F973C2">
              <w:rPr>
                <w:lang w:val="lt-LT"/>
              </w:rPr>
              <w:t xml:space="preserve"> </w:t>
            </w:r>
            <w:r w:rsidRPr="00AC4F94">
              <w:rPr>
                <w:sz w:val="24"/>
                <w:szCs w:val="24"/>
                <w:lang w:val="lt-LT"/>
              </w:rPr>
              <w:t xml:space="preserve">Lietuvos nacionalinė Martyno Mažvydo bibliotekos pastabos dėl įgalioto asmens </w:t>
            </w:r>
            <w:r>
              <w:rPr>
                <w:sz w:val="24"/>
                <w:szCs w:val="24"/>
                <w:lang w:val="lt-LT"/>
              </w:rPr>
              <w:t xml:space="preserve">paskyrimo </w:t>
            </w:r>
            <w:r w:rsidRPr="00AC4F94">
              <w:rPr>
                <w:sz w:val="24"/>
                <w:szCs w:val="24"/>
                <w:lang w:val="lt-LT"/>
              </w:rPr>
              <w:t>pasirašyti turto perdavimo ir priėmimo aktus. Pateikiamas sprendimo keitimo lyginamasis variantas</w:t>
            </w:r>
            <w:r w:rsidR="00D05656">
              <w:rPr>
                <w:sz w:val="24"/>
                <w:szCs w:val="24"/>
                <w:lang w:val="lt-LT"/>
              </w:rPr>
              <w:t>.</w:t>
            </w:r>
          </w:p>
        </w:tc>
      </w:tr>
      <w:tr w:rsidR="00404CA9" w:rsidRPr="00D05656" w14:paraId="46703013" w14:textId="77777777" w:rsidTr="002B4413">
        <w:tc>
          <w:tcPr>
            <w:tcW w:w="4814" w:type="dxa"/>
          </w:tcPr>
          <w:p w14:paraId="036BBA56" w14:textId="77777777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4CD39D6" w14:textId="5204EA5C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0B3B863" w14:textId="03D50379" w:rsidR="00281E9B" w:rsidRDefault="00404CA9" w:rsidP="00931FD6">
            <w:pPr>
              <w:jc w:val="both"/>
              <w:rPr>
                <w:sz w:val="24"/>
                <w:szCs w:val="24"/>
                <w:lang w:val="lt-LT" w:eastAsia="lt-LT"/>
              </w:rPr>
            </w:pPr>
            <w:bookmarkStart w:id="0" w:name="_Hlk181886038"/>
            <w:r w:rsidRPr="003F1D6A">
              <w:rPr>
                <w:i/>
                <w:iCs/>
                <w:sz w:val="24"/>
                <w:szCs w:val="24"/>
                <w:lang w:val="lt-LT" w:eastAsia="lt-LT"/>
              </w:rPr>
              <w:t xml:space="preserve">Lietuvos Respublikos vietos savivaldos įstatymo </w:t>
            </w:r>
            <w:bookmarkEnd w:id="0"/>
          </w:p>
          <w:p w14:paraId="1F1DF1E1" w14:textId="04EF24AF" w:rsidR="00281E9B" w:rsidRDefault="00281E9B" w:rsidP="00281E9B">
            <w:pPr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i/>
                <w:iCs/>
                <w:sz w:val="24"/>
                <w:szCs w:val="24"/>
                <w:lang w:val="lt-LT" w:eastAsia="lt-LT"/>
              </w:rPr>
              <w:t>15</w:t>
            </w:r>
            <w:r w:rsidRPr="003F1D6A">
              <w:rPr>
                <w:i/>
                <w:iCs/>
                <w:sz w:val="24"/>
                <w:szCs w:val="24"/>
                <w:lang w:val="lt-LT" w:eastAsia="lt-LT"/>
              </w:rPr>
              <w:t xml:space="preserve"> straipsnio</w:t>
            </w:r>
            <w:r w:rsidR="0000159D">
              <w:rPr>
                <w:i/>
                <w:iCs/>
                <w:sz w:val="24"/>
                <w:szCs w:val="24"/>
                <w:lang w:val="lt-LT" w:eastAsia="lt-LT"/>
              </w:rPr>
              <w:t xml:space="preserve"> 4 dalis </w:t>
            </w:r>
            <w:r w:rsidR="0000159D" w:rsidRPr="003F1D6A">
              <w:rPr>
                <w:i/>
                <w:iCs/>
                <w:sz w:val="24"/>
                <w:szCs w:val="24"/>
                <w:lang w:val="lt-LT" w:eastAsia="lt-LT"/>
              </w:rPr>
              <w:t>–</w:t>
            </w:r>
            <w:r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Pr="00132060">
              <w:rPr>
                <w:sz w:val="24"/>
                <w:szCs w:val="24"/>
                <w:lang w:val="lt-LT" w:eastAsia="lt-LT"/>
              </w:rPr>
              <w:t xml:space="preserve">Savivaldybės </w:t>
            </w:r>
            <w:r w:rsidRPr="0000159D">
              <w:rPr>
                <w:sz w:val="24"/>
                <w:szCs w:val="24"/>
                <w:lang w:val="lt-LT" w:eastAsia="lt-LT"/>
              </w:rPr>
              <w:t>tarybos kompetencija</w:t>
            </w:r>
            <w:r w:rsidR="0000159D" w:rsidRPr="00132060">
              <w:rPr>
                <w:sz w:val="24"/>
                <w:szCs w:val="24"/>
                <w:lang w:val="lt-LT" w:eastAsia="lt-LT"/>
              </w:rPr>
              <w:t>:</w:t>
            </w:r>
            <w:r w:rsidRPr="00132060">
              <w:rPr>
                <w:sz w:val="24"/>
                <w:szCs w:val="24"/>
                <w:lang w:val="lt-LT" w:eastAsia="lt-LT"/>
              </w:rPr>
              <w:t xml:space="preserve"> </w:t>
            </w:r>
            <w:r w:rsidRPr="0000159D">
              <w:rPr>
                <w:sz w:val="24"/>
                <w:szCs w:val="24"/>
                <w:lang w:val="lt-LT" w:eastAsia="lt-LT"/>
              </w:rPr>
              <w:t xml:space="preserve"> </w:t>
            </w:r>
            <w:r w:rsidR="0000159D">
              <w:rPr>
                <w:sz w:val="24"/>
                <w:szCs w:val="24"/>
                <w:lang w:val="lt-LT" w:eastAsia="lt-LT"/>
              </w:rPr>
              <w:t>j</w:t>
            </w:r>
            <w:r w:rsidRPr="0000159D">
              <w:rPr>
                <w:sz w:val="24"/>
                <w:szCs w:val="24"/>
                <w:lang w:val="lt-LT" w:eastAsia="lt-LT"/>
              </w:rPr>
              <w:t>eigu teisės aktuose yra nustatyta papildomų įgaliojimų savivaldybei, sprendimų dėl tokių įgaliojimų vykdymo priėmimo iniciatyva, neperžengiant nustatytų įgaliojimų, priklauso savivaldybės tarybai.</w:t>
            </w:r>
          </w:p>
          <w:p w14:paraId="6030AD2B" w14:textId="4F1E4A83" w:rsidR="00404CA9" w:rsidRPr="00C449AE" w:rsidRDefault="00931FD6" w:rsidP="00931FD6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i/>
                <w:iCs/>
                <w:sz w:val="24"/>
                <w:szCs w:val="24"/>
                <w:lang w:val="lt-LT" w:eastAsia="lt-LT"/>
              </w:rPr>
              <w:t>16</w:t>
            </w:r>
            <w:r w:rsidRPr="003F1D6A">
              <w:rPr>
                <w:i/>
                <w:iCs/>
                <w:sz w:val="24"/>
                <w:szCs w:val="24"/>
                <w:lang w:val="lt-LT" w:eastAsia="lt-LT"/>
              </w:rPr>
              <w:t xml:space="preserve"> straipsnio</w:t>
            </w:r>
            <w:r>
              <w:rPr>
                <w:i/>
                <w:iCs/>
                <w:sz w:val="24"/>
                <w:szCs w:val="24"/>
                <w:lang w:val="lt-LT" w:eastAsia="lt-LT"/>
              </w:rPr>
              <w:t xml:space="preserve"> 1 dalis </w:t>
            </w:r>
            <w:r w:rsidRPr="003F1D6A">
              <w:rPr>
                <w:i/>
                <w:iCs/>
                <w:sz w:val="24"/>
                <w:szCs w:val="24"/>
                <w:lang w:val="lt-LT" w:eastAsia="lt-LT"/>
              </w:rPr>
              <w:t>–</w:t>
            </w:r>
            <w:r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Pr="00931FD6">
              <w:rPr>
                <w:sz w:val="24"/>
                <w:szCs w:val="24"/>
                <w:lang w:val="lt-LT" w:eastAsia="lt-LT"/>
              </w:rPr>
              <w:t>Savivaldybės taryba savo įgaliojimus įgyvendina kolegialiai savivaldybės tarybos posėdžiuose. Savivaldybės taryba svarstomais klausimais priima sprendimus ir kontroliuoja, kaip jie įgyvendinami.</w:t>
            </w:r>
          </w:p>
        </w:tc>
      </w:tr>
      <w:tr w:rsidR="00E95DDE" w:rsidRPr="00D05656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2BD000EA" w:rsidR="002B4413" w:rsidRPr="00C449AE" w:rsidRDefault="00AC4F9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vieš</w:t>
            </w:r>
            <w:r w:rsidR="00D05656">
              <w:rPr>
                <w:lang w:val="lt-LT"/>
              </w:rPr>
              <w:t>ajai</w:t>
            </w:r>
            <w:r>
              <w:rPr>
                <w:lang w:val="lt-LT"/>
              </w:rPr>
              <w:t xml:space="preserve"> bibliotekai bus perduotas turtas ir b</w:t>
            </w:r>
            <w:r w:rsidR="006C0976">
              <w:rPr>
                <w:lang w:val="lt-LT"/>
              </w:rPr>
              <w:t>us a</w:t>
            </w:r>
            <w:r w:rsidR="00F973C2">
              <w:rPr>
                <w:lang w:val="lt-LT"/>
              </w:rPr>
              <w:t>tnaujint</w:t>
            </w:r>
            <w:r w:rsidR="006C0976">
              <w:rPr>
                <w:lang w:val="lt-LT"/>
              </w:rPr>
              <w:t>a</w:t>
            </w:r>
            <w:r w:rsidR="00F973C2">
              <w:rPr>
                <w:lang w:val="lt-LT"/>
              </w:rPr>
              <w:t xml:space="preserve"> viešos prieigos kompiuterių infrastruktūra viešo</w:t>
            </w:r>
            <w:r w:rsidR="00FC23BB">
              <w:rPr>
                <w:lang w:val="lt-LT"/>
              </w:rPr>
              <w:t>joje</w:t>
            </w:r>
            <w:r w:rsidR="00F973C2">
              <w:rPr>
                <w:lang w:val="lt-LT"/>
              </w:rPr>
              <w:t xml:space="preserve"> biblioteko</w:t>
            </w:r>
            <w:r w:rsidR="00FC23BB">
              <w:rPr>
                <w:lang w:val="lt-LT"/>
              </w:rPr>
              <w:t>j</w:t>
            </w:r>
            <w:r w:rsidR="00F973C2">
              <w:rPr>
                <w:lang w:val="lt-LT"/>
              </w:rPr>
              <w:t>e, sudarant sąlygas</w:t>
            </w:r>
            <w:r w:rsidR="00FC23BB">
              <w:rPr>
                <w:lang w:val="lt-LT"/>
              </w:rPr>
              <w:t xml:space="preserve"> </w:t>
            </w:r>
            <w:r w:rsidR="00F973C2">
              <w:rPr>
                <w:lang w:val="lt-LT"/>
              </w:rPr>
              <w:t>dalyvauti gyventojų skaitmeninių kompetencijų ugdyme</w:t>
            </w:r>
          </w:p>
        </w:tc>
      </w:tr>
      <w:tr w:rsidR="00E95DDE" w:rsidRPr="00D05656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16F90694" w:rsidR="002B4413" w:rsidRPr="00C449A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bCs/>
                <w:lang w:val="lt-LT"/>
              </w:rPr>
              <w:t xml:space="preserve">Sprendimui įgyvendinti papildomos lėšos nereikalingos 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7A4FC51C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109E5024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Nėra</w:t>
            </w:r>
          </w:p>
        </w:tc>
      </w:tr>
      <w:tr w:rsidR="00E95DDE" w:rsidRPr="00D05656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2B4DC474" w:rsidR="002B4413" w:rsidRPr="00C449AE" w:rsidRDefault="00F973C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F973C2">
              <w:rPr>
                <w:lang w:val="lt-LT"/>
              </w:rPr>
              <w:t>Lietuvos nacionalinė Martyno Mažvydo bibliotek</w:t>
            </w:r>
            <w:r>
              <w:rPr>
                <w:lang w:val="lt-LT"/>
              </w:rPr>
              <w:t>a</w:t>
            </w:r>
          </w:p>
        </w:tc>
      </w:tr>
      <w:tr w:rsidR="00E95DDE" w:rsidRPr="00D05656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 xml:space="preserve">sprendimo elektroninio dokumento nuorašą, bei skyriai ar administracijos darbuotojai, kuriems DVS priemonėmis reikia </w:t>
            </w:r>
            <w:r w:rsidR="00FD3EF6" w:rsidRPr="00C449AE">
              <w:rPr>
                <w:lang w:val="lt-LT"/>
              </w:rPr>
              <w:lastRenderedPageBreak/>
              <w:t>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6428D000" w:rsidR="002B4413" w:rsidRPr="00C449AE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Pr="00C449AE">
              <w:rPr>
                <w:lang w:val="lt-LT"/>
              </w:rPr>
              <w:t>, Kalvarijos savivaldybės administracijos B</w:t>
            </w:r>
            <w:r w:rsidRPr="00C449AE">
              <w:rPr>
                <w:bCs/>
                <w:lang w:val="lt-LT"/>
              </w:rPr>
              <w:t>uhalterinės apskaitos skyrius</w:t>
            </w:r>
            <w:r>
              <w:rPr>
                <w:bCs/>
                <w:lang w:val="lt-LT"/>
              </w:rPr>
              <w:t xml:space="preserve">, </w:t>
            </w:r>
            <w:r w:rsidRPr="00C449AE">
              <w:rPr>
                <w:lang w:val="lt-LT"/>
              </w:rPr>
              <w:t xml:space="preserve">Kalvarijos savivaldybės administracijos </w:t>
            </w:r>
            <w:r>
              <w:rPr>
                <w:lang w:val="lt-LT"/>
              </w:rPr>
              <w:t xml:space="preserve">Švietimo, kultūros </w:t>
            </w:r>
            <w:r>
              <w:rPr>
                <w:lang w:val="lt-LT"/>
              </w:rPr>
              <w:lastRenderedPageBreak/>
              <w:t xml:space="preserve">ir sporto skyrius, </w:t>
            </w:r>
            <w:r w:rsidR="00F973C2">
              <w:rPr>
                <w:lang w:val="lt-LT"/>
              </w:rPr>
              <w:t xml:space="preserve">Kalvarijos savivaldybės viešoji biblioteka, </w:t>
            </w:r>
            <w:r w:rsidR="00F973C2" w:rsidRPr="00F973C2">
              <w:rPr>
                <w:lang w:val="lt-LT"/>
              </w:rPr>
              <w:t>Lietuvos nacionalinė Martyno Mažvydo bibliotek</w:t>
            </w:r>
            <w:r w:rsidR="00F973C2">
              <w:rPr>
                <w:lang w:val="lt-LT"/>
              </w:rPr>
              <w:t>a</w:t>
            </w:r>
          </w:p>
        </w:tc>
      </w:tr>
    </w:tbl>
    <w:p w14:paraId="4965C14A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B17454D" w14:textId="77777777" w:rsidR="00931FD6" w:rsidRDefault="00931FD6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6359F9FE" w14:textId="77777777" w:rsidR="00931FD6" w:rsidRDefault="00931FD6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46CA8B97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</w:t>
      </w:r>
      <w:r w:rsidR="001C6506">
        <w:rPr>
          <w:lang w:val="lt-LT"/>
        </w:rPr>
        <w:t>yriausioji specialistė</w:t>
      </w:r>
      <w:r w:rsidR="001C6506">
        <w:rPr>
          <w:lang w:val="lt-LT"/>
        </w:rPr>
        <w:tab/>
      </w:r>
      <w:r w:rsidR="001C6506">
        <w:rPr>
          <w:lang w:val="lt-LT"/>
        </w:rPr>
        <w:tab/>
      </w:r>
      <w:r w:rsidR="001C6506">
        <w:rPr>
          <w:lang w:val="lt-LT"/>
        </w:rPr>
        <w:tab/>
      </w:r>
      <w:r w:rsidR="001C6506">
        <w:rPr>
          <w:lang w:val="lt-LT"/>
        </w:rPr>
        <w:tab/>
      </w:r>
      <w:r w:rsidR="001C6506">
        <w:rPr>
          <w:lang w:val="lt-LT"/>
        </w:rPr>
        <w:tab/>
      </w:r>
      <w:r w:rsidR="001C6506">
        <w:rPr>
          <w:lang w:val="lt-LT"/>
        </w:rPr>
        <w:tab/>
      </w:r>
      <w:r w:rsidR="001C6506">
        <w:rPr>
          <w:lang w:val="lt-LT"/>
        </w:rPr>
        <w:tab/>
        <w:t>Dainutė Sinkevičienė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D66D" w14:textId="77777777" w:rsidR="00455375" w:rsidRDefault="00455375">
      <w:r>
        <w:separator/>
      </w:r>
    </w:p>
  </w:endnote>
  <w:endnote w:type="continuationSeparator" w:id="0">
    <w:p w14:paraId="6664EB65" w14:textId="77777777" w:rsidR="00455375" w:rsidRDefault="0045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B5997" w14:textId="77777777" w:rsidR="00455375" w:rsidRDefault="00455375">
      <w:r>
        <w:separator/>
      </w:r>
    </w:p>
  </w:footnote>
  <w:footnote w:type="continuationSeparator" w:id="0">
    <w:p w14:paraId="78DA3503" w14:textId="77777777" w:rsidR="00455375" w:rsidRDefault="00455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59D"/>
    <w:rsid w:val="0000422D"/>
    <w:rsid w:val="00011578"/>
    <w:rsid w:val="00013296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16DD4"/>
    <w:rsid w:val="00120C48"/>
    <w:rsid w:val="001243F0"/>
    <w:rsid w:val="00124D10"/>
    <w:rsid w:val="001256D9"/>
    <w:rsid w:val="00127980"/>
    <w:rsid w:val="00131534"/>
    <w:rsid w:val="00132060"/>
    <w:rsid w:val="00135691"/>
    <w:rsid w:val="00136B46"/>
    <w:rsid w:val="001378A2"/>
    <w:rsid w:val="0014028A"/>
    <w:rsid w:val="0014251B"/>
    <w:rsid w:val="001428F5"/>
    <w:rsid w:val="00146D1D"/>
    <w:rsid w:val="00150EB0"/>
    <w:rsid w:val="001510EF"/>
    <w:rsid w:val="00155F4A"/>
    <w:rsid w:val="00161BC8"/>
    <w:rsid w:val="00172F88"/>
    <w:rsid w:val="001738F8"/>
    <w:rsid w:val="00175590"/>
    <w:rsid w:val="00184A16"/>
    <w:rsid w:val="001933A4"/>
    <w:rsid w:val="00195E89"/>
    <w:rsid w:val="001968E9"/>
    <w:rsid w:val="001A5E8F"/>
    <w:rsid w:val="001A7BDA"/>
    <w:rsid w:val="001C5F32"/>
    <w:rsid w:val="001C6506"/>
    <w:rsid w:val="001D13CB"/>
    <w:rsid w:val="001E2BA2"/>
    <w:rsid w:val="001E5326"/>
    <w:rsid w:val="001E717B"/>
    <w:rsid w:val="001F0B72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04E"/>
    <w:rsid w:val="002179F9"/>
    <w:rsid w:val="00221020"/>
    <w:rsid w:val="002219E6"/>
    <w:rsid w:val="00222E29"/>
    <w:rsid w:val="00224433"/>
    <w:rsid w:val="0023529F"/>
    <w:rsid w:val="00247B4A"/>
    <w:rsid w:val="002539E6"/>
    <w:rsid w:val="00262CEF"/>
    <w:rsid w:val="002630A3"/>
    <w:rsid w:val="00266B6D"/>
    <w:rsid w:val="00271D3A"/>
    <w:rsid w:val="00275264"/>
    <w:rsid w:val="00281E9B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91E02"/>
    <w:rsid w:val="003A03C4"/>
    <w:rsid w:val="003A3922"/>
    <w:rsid w:val="003B0C04"/>
    <w:rsid w:val="003B18C6"/>
    <w:rsid w:val="003B695E"/>
    <w:rsid w:val="003B6DA0"/>
    <w:rsid w:val="003C15DF"/>
    <w:rsid w:val="003D2EF5"/>
    <w:rsid w:val="003D67CB"/>
    <w:rsid w:val="003D6BBF"/>
    <w:rsid w:val="003D6D20"/>
    <w:rsid w:val="003E1477"/>
    <w:rsid w:val="003E1F70"/>
    <w:rsid w:val="003E42BB"/>
    <w:rsid w:val="003E7FF9"/>
    <w:rsid w:val="00404CA9"/>
    <w:rsid w:val="0040614D"/>
    <w:rsid w:val="00407A5B"/>
    <w:rsid w:val="00412EED"/>
    <w:rsid w:val="00416A47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53EF8"/>
    <w:rsid w:val="00455375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D7026"/>
    <w:rsid w:val="004D7A2A"/>
    <w:rsid w:val="004F4ACD"/>
    <w:rsid w:val="005003C5"/>
    <w:rsid w:val="00500542"/>
    <w:rsid w:val="00502B15"/>
    <w:rsid w:val="00502DFC"/>
    <w:rsid w:val="00505E0F"/>
    <w:rsid w:val="0050748F"/>
    <w:rsid w:val="00510A9A"/>
    <w:rsid w:val="00511241"/>
    <w:rsid w:val="00512644"/>
    <w:rsid w:val="00515ED3"/>
    <w:rsid w:val="00516C18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645FF"/>
    <w:rsid w:val="00565052"/>
    <w:rsid w:val="00567B87"/>
    <w:rsid w:val="00583F8C"/>
    <w:rsid w:val="005948A4"/>
    <w:rsid w:val="00594F96"/>
    <w:rsid w:val="005A4863"/>
    <w:rsid w:val="005C2E83"/>
    <w:rsid w:val="005C4CC6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171C"/>
    <w:rsid w:val="0064513A"/>
    <w:rsid w:val="00646599"/>
    <w:rsid w:val="00646CCC"/>
    <w:rsid w:val="00650554"/>
    <w:rsid w:val="006525B9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0976"/>
    <w:rsid w:val="006C1276"/>
    <w:rsid w:val="006C2358"/>
    <w:rsid w:val="006C37C2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929D1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E4CF7"/>
    <w:rsid w:val="008F009D"/>
    <w:rsid w:val="008F0279"/>
    <w:rsid w:val="008F1362"/>
    <w:rsid w:val="009005BC"/>
    <w:rsid w:val="00903200"/>
    <w:rsid w:val="009045B4"/>
    <w:rsid w:val="00915B3E"/>
    <w:rsid w:val="00915E04"/>
    <w:rsid w:val="0092798D"/>
    <w:rsid w:val="00931FD6"/>
    <w:rsid w:val="009413BE"/>
    <w:rsid w:val="00943EF4"/>
    <w:rsid w:val="00944845"/>
    <w:rsid w:val="00946672"/>
    <w:rsid w:val="0094738C"/>
    <w:rsid w:val="00947933"/>
    <w:rsid w:val="00952EAE"/>
    <w:rsid w:val="009627F4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5875"/>
    <w:rsid w:val="009E5957"/>
    <w:rsid w:val="00A062E7"/>
    <w:rsid w:val="00A21312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546"/>
    <w:rsid w:val="00A802C2"/>
    <w:rsid w:val="00A83248"/>
    <w:rsid w:val="00A85852"/>
    <w:rsid w:val="00A85B7B"/>
    <w:rsid w:val="00A948FE"/>
    <w:rsid w:val="00AA03DF"/>
    <w:rsid w:val="00AA49F9"/>
    <w:rsid w:val="00AA6F4E"/>
    <w:rsid w:val="00AB4031"/>
    <w:rsid w:val="00AB42FF"/>
    <w:rsid w:val="00AC2EB4"/>
    <w:rsid w:val="00AC42BF"/>
    <w:rsid w:val="00AC4E1C"/>
    <w:rsid w:val="00AC4F94"/>
    <w:rsid w:val="00AE1768"/>
    <w:rsid w:val="00AE7F44"/>
    <w:rsid w:val="00B01011"/>
    <w:rsid w:val="00B07566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9504B"/>
    <w:rsid w:val="00BA0031"/>
    <w:rsid w:val="00BA0224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E07A1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C7989"/>
    <w:rsid w:val="00CD153A"/>
    <w:rsid w:val="00CD325C"/>
    <w:rsid w:val="00CD390B"/>
    <w:rsid w:val="00CE147F"/>
    <w:rsid w:val="00CE4887"/>
    <w:rsid w:val="00CF02B9"/>
    <w:rsid w:val="00CF4E00"/>
    <w:rsid w:val="00CF6DAD"/>
    <w:rsid w:val="00D05656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6F8E"/>
    <w:rsid w:val="00DC0276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F03D6"/>
    <w:rsid w:val="00EF1628"/>
    <w:rsid w:val="00EF24BF"/>
    <w:rsid w:val="00F010C6"/>
    <w:rsid w:val="00F13E32"/>
    <w:rsid w:val="00F161A0"/>
    <w:rsid w:val="00F279E5"/>
    <w:rsid w:val="00F32C48"/>
    <w:rsid w:val="00F43809"/>
    <w:rsid w:val="00F50F85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973C2"/>
    <w:rsid w:val="00FA7E14"/>
    <w:rsid w:val="00FB4606"/>
    <w:rsid w:val="00FB676E"/>
    <w:rsid w:val="00FC23BB"/>
    <w:rsid w:val="00FC4C6A"/>
    <w:rsid w:val="00FC5C66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1807</Words>
  <Characters>1031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2026-05-12T10:13:00Z</dcterms:created>
  <dcterms:modified xsi:type="dcterms:W3CDTF">2026-05-12T10:13:00Z</dcterms:modified>
</cp:coreProperties>
</file>